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35370AB2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EB11D7">
        <w:rPr>
          <w:rFonts w:cs="Arial"/>
        </w:rPr>
        <w:t xml:space="preserve"> 430</w:t>
      </w:r>
      <w:r w:rsidR="00144E3E">
        <w:rPr>
          <w:rFonts w:cs="Arial"/>
        </w:rPr>
        <w:t>1</w:t>
      </w:r>
      <w:r w:rsidR="00EB11D7">
        <w:rPr>
          <w:rFonts w:cs="Arial"/>
        </w:rPr>
        <w:t>-</w:t>
      </w:r>
      <w:r w:rsidR="00BB7038">
        <w:rPr>
          <w:rFonts w:cs="Arial"/>
        </w:rPr>
        <w:t>0098</w:t>
      </w:r>
      <w:r w:rsidR="00EB11D7">
        <w:rPr>
          <w:rFonts w:cs="Arial"/>
        </w:rPr>
        <w:t>/202</w:t>
      </w:r>
      <w:r w:rsidR="002D58D9">
        <w:rPr>
          <w:rFonts w:cs="Arial"/>
        </w:rPr>
        <w:t>4</w:t>
      </w:r>
    </w:p>
    <w:p w14:paraId="15803A36" w14:textId="6A70943C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EB11D7">
        <w:rPr>
          <w:rFonts w:cs="Arial"/>
        </w:rPr>
        <w:t>202</w:t>
      </w:r>
      <w:r w:rsidR="002D58D9">
        <w:rPr>
          <w:rFonts w:cs="Arial"/>
        </w:rPr>
        <w:t>40</w:t>
      </w:r>
      <w:r w:rsidR="00EB11D7">
        <w:rPr>
          <w:rFonts w:cs="Arial"/>
        </w:rPr>
        <w:t>-</w:t>
      </w:r>
      <w:r w:rsidR="00FC5E36">
        <w:rPr>
          <w:rFonts w:cs="Arial"/>
        </w:rPr>
        <w:t>450</w:t>
      </w: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5F869B07" w:rsidR="005B230F" w:rsidRDefault="005B230F" w:rsidP="005B230F">
      <w:pPr>
        <w:tabs>
          <w:tab w:val="left" w:pos="1083"/>
        </w:tabs>
        <w:rPr>
          <w:rFonts w:cs="Arial"/>
        </w:rPr>
      </w:pPr>
    </w:p>
    <w:p w14:paraId="49F63B87" w14:textId="77777777" w:rsidR="001A753B" w:rsidRDefault="001A753B" w:rsidP="005B230F">
      <w:pPr>
        <w:tabs>
          <w:tab w:val="left" w:pos="1083"/>
        </w:tabs>
        <w:rPr>
          <w:rFonts w:cs="Arial"/>
        </w:rPr>
      </w:pPr>
    </w:p>
    <w:p w14:paraId="694A94B0" w14:textId="5DA7A3B9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1: Prodaja in nakup z odpremo v skladišču naročnika in dobavo pšenice letine 202</w:t>
      </w:r>
      <w:r w:rsidR="00BB7038">
        <w:rPr>
          <w:rFonts w:cs="Arial"/>
          <w:b/>
        </w:rPr>
        <w:t>5</w:t>
      </w:r>
      <w:bookmarkStart w:id="0" w:name="_GoBack"/>
      <w:bookmarkEnd w:id="0"/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BAE09AC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6957CDE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367FF3F8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skupna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BB7038">
              <w:rPr>
                <w:rFonts w:cs="Arial"/>
                <w:b/>
                <w:bCs/>
                <w:color w:val="000000"/>
              </w:rPr>
              <w:t>5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0DAE07AB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08551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44253AFA" w:rsidR="002D777D" w:rsidRPr="00AC3998" w:rsidRDefault="00FC5E36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1.119.700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Default="00AC3998" w:rsidP="005B230F">
      <w:pPr>
        <w:tabs>
          <w:tab w:val="left" w:pos="1083"/>
        </w:tabs>
        <w:rPr>
          <w:rFonts w:cs="Arial"/>
        </w:rPr>
      </w:pPr>
    </w:p>
    <w:p w14:paraId="63A9C821" w14:textId="00FB097A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 Prodaja in nakup z odpremo v skladišču naročnika in dobavo pšenice letine 202</w:t>
      </w:r>
      <w:r w:rsidR="00BB7038">
        <w:rPr>
          <w:rFonts w:cs="Arial"/>
          <w:b/>
        </w:rPr>
        <w:t>5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4C40F37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06C14EA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73CAA5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BB7038">
              <w:rPr>
                <w:rFonts w:cs="Arial"/>
                <w:b/>
                <w:bCs/>
                <w:color w:val="000000"/>
              </w:rPr>
              <w:t>5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6868DC6C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36234D09" w:rsidR="002D777D" w:rsidRPr="00AC3998" w:rsidRDefault="00FC5E36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  <w:r w:rsidR="001A753B">
              <w:rPr>
                <w:rFonts w:cs="Arial"/>
                <w:b/>
                <w:bCs/>
                <w:color w:val="000000"/>
              </w:rPr>
              <w:t>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609B2074" w14:textId="49646722" w:rsidR="00BD481D" w:rsidRDefault="00BD481D" w:rsidP="005B230F">
      <w:pPr>
        <w:tabs>
          <w:tab w:val="left" w:pos="1083"/>
        </w:tabs>
        <w:rPr>
          <w:rFonts w:cs="Arial"/>
        </w:rPr>
      </w:pPr>
    </w:p>
    <w:p w14:paraId="2BD5607D" w14:textId="77777777" w:rsidR="00BD481D" w:rsidRDefault="00BD481D">
      <w:pPr>
        <w:rPr>
          <w:rFonts w:cs="Arial"/>
        </w:rPr>
      </w:pPr>
      <w:r>
        <w:rPr>
          <w:rFonts w:cs="Arial"/>
        </w:rPr>
        <w:br w:type="page"/>
      </w:r>
    </w:p>
    <w:p w14:paraId="72BFF69A" w14:textId="77777777" w:rsidR="002D777D" w:rsidRDefault="002D777D" w:rsidP="005B230F">
      <w:pPr>
        <w:tabs>
          <w:tab w:val="left" w:pos="1083"/>
        </w:tabs>
        <w:rPr>
          <w:rFonts w:cs="Arial"/>
        </w:rPr>
      </w:pPr>
    </w:p>
    <w:p w14:paraId="77C27852" w14:textId="32D119D3" w:rsidR="00BD481D" w:rsidRPr="00A86CFA" w:rsidRDefault="00BD481D" w:rsidP="00BD481D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 Prodaja in nakup z odpremo v skladišču naročnika in dobavo pšenice letine 202</w:t>
      </w:r>
      <w:r w:rsidR="00BB7038">
        <w:rPr>
          <w:rFonts w:cs="Arial"/>
          <w:b/>
        </w:rPr>
        <w:t>5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BD481D" w:rsidRPr="00AC3998" w14:paraId="3C5DDD08" w14:textId="77777777" w:rsidTr="00E5413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8EC72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7B8D5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8E94E64" w14:textId="667DE23D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7136B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74D8D0E" w14:textId="7021366F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BB7038">
              <w:rPr>
                <w:rFonts w:cs="Arial"/>
                <w:b/>
                <w:bCs/>
                <w:color w:val="000000"/>
              </w:rPr>
              <w:t>5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25294C39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BD481D" w:rsidRPr="00AC3998" w14:paraId="0D6EF695" w14:textId="77777777" w:rsidTr="00E5413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7F549D4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81E46A0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C881E4C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CFF2FF6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4DFCED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690F5CFB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BD481D" w:rsidRPr="00AC3998" w14:paraId="15E45639" w14:textId="77777777" w:rsidTr="00E5413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6D18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300D" w14:textId="19DD0902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1FC9" w14:textId="2A056A7F" w:rsidR="00BD481D" w:rsidRPr="00AC3998" w:rsidRDefault="001A753B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63A5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9412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05C5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BD481D" w:rsidRPr="00AC3998" w14:paraId="0DD7C916" w14:textId="77777777" w:rsidTr="00E5413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CC748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9FB5F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138FED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8856BD7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86CA6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B10C80F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ED2603A" w14:textId="77777777" w:rsidR="00BD481D" w:rsidRDefault="00BD481D" w:rsidP="005B230F">
      <w:pPr>
        <w:tabs>
          <w:tab w:val="left" w:pos="1083"/>
        </w:tabs>
        <w:rPr>
          <w:rFonts w:cs="Arial"/>
        </w:rPr>
      </w:pPr>
    </w:p>
    <w:p w14:paraId="5EFAAEAF" w14:textId="7034FF10" w:rsidR="00144E3E" w:rsidRPr="00A86CFA" w:rsidRDefault="00144E3E" w:rsidP="00144E3E">
      <w:pPr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4: Prodaja in nakup z odpremo v skladišču naročnika in dobavo pšenice letine 202</w:t>
      </w:r>
      <w:r w:rsidR="00BB7038">
        <w:rPr>
          <w:rFonts w:cs="Arial"/>
          <w:b/>
        </w:rPr>
        <w:t>5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144E3E" w:rsidRPr="00AC3998" w14:paraId="2E419863" w14:textId="77777777" w:rsidTr="00386D4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20C4BBC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CC2552C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64A45B7" w14:textId="6BBE9810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A6130F4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9FF8AD" w14:textId="2FF15A1C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BB7038">
              <w:rPr>
                <w:rFonts w:cs="Arial"/>
                <w:b/>
                <w:bCs/>
                <w:color w:val="000000"/>
              </w:rPr>
              <w:t>5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D13DE3C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144E3E" w:rsidRPr="00AC3998" w14:paraId="7470EE52" w14:textId="77777777" w:rsidTr="00386D4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257FD9B8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4D033D2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260E02C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984CC81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06A6468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3EBB44E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144E3E" w:rsidRPr="00AC3998" w14:paraId="2252F405" w14:textId="77777777" w:rsidTr="00386D4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C5C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9AFD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Pšenica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AAE2" w14:textId="3BC7153D" w:rsidR="00144E3E" w:rsidRPr="00AC3998" w:rsidRDefault="001A753B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8B2D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0679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95AF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144E3E" w:rsidRPr="00AC3998" w14:paraId="6C0075C2" w14:textId="77777777" w:rsidTr="00386D4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3683231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F5A5B7E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74B482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03DC0DB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C1C8567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D366D00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154581CB" w14:textId="77777777" w:rsidR="00144E3E" w:rsidRDefault="00144E3E" w:rsidP="002D777D">
      <w:pPr>
        <w:jc w:val="both"/>
        <w:rPr>
          <w:rFonts w:cs="Arial"/>
        </w:rPr>
      </w:pPr>
    </w:p>
    <w:p w14:paraId="222913E4" w14:textId="77777777" w:rsidR="00144E3E" w:rsidRDefault="00144E3E" w:rsidP="002D777D">
      <w:pPr>
        <w:jc w:val="both"/>
        <w:rPr>
          <w:rFonts w:cs="Arial"/>
        </w:rPr>
      </w:pPr>
    </w:p>
    <w:p w14:paraId="6DD66DCC" w14:textId="2690F58E" w:rsidR="00BD481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14:paraId="4FC6EA4D" w14:textId="1DC00C1E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  <w:t xml:space="preserve">    </w:t>
      </w:r>
      <w:r>
        <w:rPr>
          <w:rFonts w:cs="Arial"/>
        </w:rPr>
        <w:t>___________________________________</w:t>
      </w:r>
    </w:p>
    <w:p w14:paraId="1D177373" w14:textId="37A9448F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</w:t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>
        <w:rPr>
          <w:rFonts w:cs="Arial"/>
        </w:rPr>
        <w:t xml:space="preserve"> Podpis </w:t>
      </w:r>
      <w:r w:rsidR="00FC5E36">
        <w:rPr>
          <w:rFonts w:cs="Arial"/>
        </w:rPr>
        <w:t>in</w:t>
      </w:r>
      <w:r w:rsidR="00144E3E">
        <w:rPr>
          <w:rFonts w:cs="Arial"/>
        </w:rPr>
        <w:t xml:space="preserve"> žig z</w:t>
      </w:r>
      <w:r>
        <w:rPr>
          <w:rFonts w:cs="Arial"/>
        </w:rPr>
        <w:t xml:space="preserve">akonitega zastopnika </w:t>
      </w:r>
    </w:p>
    <w:p w14:paraId="111DE913" w14:textId="77777777" w:rsidR="00126E80" w:rsidRDefault="00126E80" w:rsidP="00AC3998">
      <w:pPr>
        <w:ind w:right="-32"/>
        <w:jc w:val="both"/>
        <w:rPr>
          <w:rFonts w:cs="Arial"/>
          <w:i/>
        </w:rPr>
      </w:pPr>
    </w:p>
    <w:p w14:paraId="1B3FD2F0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6ACABAAA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73D16576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18BF8984" w14:textId="7E67EBE3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9F3BC" w14:textId="77777777" w:rsidR="00575B15" w:rsidRDefault="00575B15">
      <w:r>
        <w:separator/>
      </w:r>
    </w:p>
  </w:endnote>
  <w:endnote w:type="continuationSeparator" w:id="0">
    <w:p w14:paraId="49ADC904" w14:textId="77777777" w:rsidR="00575B15" w:rsidRDefault="00575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BF28B" w14:textId="77777777" w:rsidR="00575B15" w:rsidRDefault="00575B15">
      <w:r>
        <w:separator/>
      </w:r>
    </w:p>
  </w:footnote>
  <w:footnote w:type="continuationSeparator" w:id="0">
    <w:p w14:paraId="217B3557" w14:textId="77777777" w:rsidR="00575B15" w:rsidRDefault="00575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44E3E"/>
    <w:rsid w:val="00160C80"/>
    <w:rsid w:val="00166414"/>
    <w:rsid w:val="0017296F"/>
    <w:rsid w:val="00174BFE"/>
    <w:rsid w:val="00183318"/>
    <w:rsid w:val="001A192F"/>
    <w:rsid w:val="001A753B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11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75B15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069B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B7038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75AC9"/>
    <w:rsid w:val="00F8171D"/>
    <w:rsid w:val="00F92D1D"/>
    <w:rsid w:val="00F94B26"/>
    <w:rsid w:val="00FA340B"/>
    <w:rsid w:val="00FA493D"/>
    <w:rsid w:val="00FB174F"/>
    <w:rsid w:val="00FB4D34"/>
    <w:rsid w:val="00FC4EB7"/>
    <w:rsid w:val="00FC5E36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4131B8-5137-46C2-A2DE-A29FB7D4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106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1843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16</cp:revision>
  <cp:lastPrinted>2024-07-23T05:34:00Z</cp:lastPrinted>
  <dcterms:created xsi:type="dcterms:W3CDTF">2023-08-31T13:04:00Z</dcterms:created>
  <dcterms:modified xsi:type="dcterms:W3CDTF">2024-12-11T09:10:00Z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